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66BF5633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S2-220</w:t>
      </w:r>
      <w:r w:rsidR="00F2104B">
        <w:rPr>
          <w:b/>
          <w:i/>
          <w:noProof/>
          <w:sz w:val="28"/>
        </w:rPr>
        <w:t>xxxx</w:t>
      </w:r>
    </w:p>
    <w:p w14:paraId="7CB45193" w14:textId="5D2B7A02" w:rsidR="001E41F3" w:rsidRPr="000147EF" w:rsidRDefault="00126585" w:rsidP="005E2C44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D875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00FEA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81FAA" w:rsidR="001E41F3" w:rsidRPr="000147EF" w:rsidRDefault="00247C0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0xxx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1D43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400FEA">
              <w:rPr>
                <w:b/>
                <w:noProof/>
                <w:sz w:val="28"/>
              </w:rPr>
              <w:t>x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B6810" w:rsidR="001E41F3" w:rsidRPr="000147EF" w:rsidRDefault="001E41F3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5941D" w:rsidR="001E41F3" w:rsidRPr="000147EF" w:rsidRDefault="0043042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800FD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3042F">
              <w:t>11</w:t>
            </w:r>
            <w:r w:rsidR="004B0410">
              <w:t>-xx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2C9DF" w:rsidR="00175A6D" w:rsidRPr="00175A6D" w:rsidRDefault="00175A6D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14C22" w:rsidR="005C754F" w:rsidRPr="00503934" w:rsidRDefault="005C754F" w:rsidP="005C754F">
            <w:pPr>
              <w:spacing w:before="60" w:after="0"/>
              <w:rPr>
                <w:rFonts w:ascii="Arial" w:hAnsi="Arial" w:cs="Arial"/>
              </w:rPr>
            </w:pP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5BFFE" w:rsidR="005C754F" w:rsidRDefault="005C754F" w:rsidP="005C754F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5FCC0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CB34BC" w:rsidR="0004506A" w:rsidRDefault="00000FD3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part of</w:t>
            </w:r>
            <w:r w:rsidR="00D71357">
              <w:rPr>
                <w:noProof/>
              </w:rPr>
              <w:t xml:space="preserve"> outcome of</w:t>
            </w:r>
            <w:r>
              <w:rPr>
                <w:noProof/>
              </w:rPr>
              <w:t xml:space="preserve"> SI </w:t>
            </w:r>
            <w:r w:rsidRPr="00D71357">
              <w:rPr>
                <w:noProof/>
                <w:highlight w:val="red"/>
              </w:rPr>
              <w:t>FS_VMR</w:t>
            </w:r>
            <w:r>
              <w:rPr>
                <w:noProof/>
              </w:rPr>
              <w:t xml:space="preserve"> and the WI code for the work is not assigned yet</w:t>
            </w:r>
            <w:r w:rsidR="000555B7">
              <w:rPr>
                <w:noProof/>
              </w:rPr>
              <w:t xml:space="preserve"> &amp; will replace WI code DUMMY when available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bookmarkEnd w:id="1"/>
    <w:bookmarkEnd w:id="2"/>
    <w:bookmarkEnd w:id="3"/>
    <w:bookmarkEnd w:id="4"/>
    <w:bookmarkEnd w:id="5"/>
    <w:bookmarkEnd w:id="6"/>
    <w:bookmarkEnd w:id="7"/>
    <w:p w14:paraId="15478ED6" w14:textId="18AA1952" w:rsidR="00E2259E" w:rsidRDefault="00E2259E" w:rsidP="00E2259E">
      <w:pPr>
        <w:pStyle w:val="10"/>
        <w:rPr>
          <w:color w:val="FF0000"/>
        </w:rPr>
      </w:pPr>
      <w:r>
        <w:rPr>
          <w:color w:val="FF0000"/>
        </w:rPr>
        <w:t xml:space="preserve">* * * Next Changes * * * </w:t>
      </w:r>
    </w:p>
    <w:p w14:paraId="29C3C4EE" w14:textId="42AE1DB1" w:rsidR="005E062F" w:rsidRPr="003F375C" w:rsidRDefault="005E062F" w:rsidP="00301423">
      <w:pPr>
        <w:pStyle w:val="Heading2"/>
        <w:ind w:left="0" w:firstLine="0"/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99B2A" w14:textId="77777777" w:rsidR="00AE6791" w:rsidRDefault="00AE6791">
      <w:r>
        <w:separator/>
      </w:r>
    </w:p>
  </w:endnote>
  <w:endnote w:type="continuationSeparator" w:id="0">
    <w:p w14:paraId="02C43641" w14:textId="77777777" w:rsidR="00AE6791" w:rsidRDefault="00AE6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E3CFD" w14:textId="77777777" w:rsidR="00AE6791" w:rsidRDefault="00AE6791">
      <w:r>
        <w:separator/>
      </w:r>
    </w:p>
  </w:footnote>
  <w:footnote w:type="continuationSeparator" w:id="0">
    <w:p w14:paraId="4F8280F1" w14:textId="77777777" w:rsidR="00AE6791" w:rsidRDefault="00AE6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1BD6"/>
    <w:rsid w:val="004325A7"/>
    <w:rsid w:val="00436BAF"/>
    <w:rsid w:val="00442061"/>
    <w:rsid w:val="0044378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3471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</cp:lastModifiedBy>
  <cp:revision>6</cp:revision>
  <cp:lastPrinted>1900-01-01T05:00:00Z</cp:lastPrinted>
  <dcterms:created xsi:type="dcterms:W3CDTF">2022-10-31T14:39:00Z</dcterms:created>
  <dcterms:modified xsi:type="dcterms:W3CDTF">2022-10-31T14:42:00Z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